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30" w:rsidRPr="003163B3" w:rsidRDefault="00593E30" w:rsidP="008C5A87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593E30" w:rsidRPr="003163B3" w:rsidRDefault="00593E30" w:rsidP="008C5A87">
      <w:pPr>
        <w:jc w:val="center"/>
        <w:rPr>
          <w:b/>
          <w:i/>
          <w:sz w:val="24"/>
          <w:szCs w:val="24"/>
        </w:rPr>
      </w:pPr>
      <w:r w:rsidRPr="003163B3">
        <w:rPr>
          <w:b/>
          <w:sz w:val="24"/>
          <w:szCs w:val="24"/>
          <w:lang w:val="pl-PL"/>
        </w:rPr>
        <w:t xml:space="preserve">за съгласие за участие като подизпълнител в </w:t>
      </w:r>
      <w:r w:rsidRPr="003163B3">
        <w:rPr>
          <w:b/>
          <w:sz w:val="24"/>
          <w:szCs w:val="24"/>
        </w:rPr>
        <w:t>обществената поръчка</w:t>
      </w:r>
    </w:p>
    <w:p w:rsidR="00593E30" w:rsidRPr="003163B3" w:rsidRDefault="00593E30" w:rsidP="008C5A87">
      <w:pPr>
        <w:rPr>
          <w:b/>
          <w:sz w:val="24"/>
          <w:szCs w:val="24"/>
          <w:lang w:eastAsia="zh-CN"/>
        </w:rPr>
      </w:pPr>
    </w:p>
    <w:p w:rsidR="00593E30" w:rsidRPr="003163B3" w:rsidRDefault="00593E30" w:rsidP="008C5A87">
      <w:pPr>
        <w:jc w:val="both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 </w:t>
      </w:r>
    </w:p>
    <w:p w:rsidR="00593E30" w:rsidRPr="003163B3" w:rsidRDefault="00593E30" w:rsidP="008C5A87">
      <w:pPr>
        <w:ind w:firstLine="708"/>
        <w:jc w:val="both"/>
        <w:rPr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Долуподписаният/ата </w:t>
      </w:r>
      <w:r w:rsidRPr="003163B3">
        <w:rPr>
          <w:sz w:val="24"/>
          <w:szCs w:val="24"/>
          <w:lang w:eastAsia="zh-CN"/>
        </w:rPr>
        <w:t>.................................................................................................</w:t>
      </w:r>
    </w:p>
    <w:p w:rsidR="00593E30" w:rsidRPr="003163B3" w:rsidRDefault="00593E30" w:rsidP="008C5A87">
      <w:pPr>
        <w:ind w:left="5040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(трите имена)</w:t>
      </w:r>
    </w:p>
    <w:p w:rsidR="00593E30" w:rsidRDefault="00593E30" w:rsidP="008C5A87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 xml:space="preserve">в качеството си на ...................................................................................................................., </w:t>
      </w:r>
    </w:p>
    <w:p w:rsidR="00593E30" w:rsidRPr="009653C1" w:rsidRDefault="00593E30" w:rsidP="008C5A87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ЕИК ............................., със седалище и адрес на управление ..............................................................................................</w:t>
      </w:r>
      <w:r>
        <w:rPr>
          <w:b/>
          <w:sz w:val="24"/>
          <w:szCs w:val="24"/>
          <w:lang w:eastAsia="zh-CN"/>
        </w:rPr>
        <w:t xml:space="preserve">              </w:t>
      </w:r>
      <w:r w:rsidRPr="003163B3">
        <w:rPr>
          <w:b/>
          <w:sz w:val="24"/>
          <w:szCs w:val="24"/>
          <w:lang w:eastAsia="zh-CN"/>
        </w:rPr>
        <w:t xml:space="preserve">                                    </w:t>
      </w:r>
      <w:r>
        <w:rPr>
          <w:b/>
          <w:sz w:val="24"/>
          <w:szCs w:val="24"/>
          <w:lang w:eastAsia="zh-CN"/>
        </w:rPr>
        <w:t xml:space="preserve">                             </w:t>
      </w:r>
    </w:p>
    <w:p w:rsidR="00593E30" w:rsidRPr="003163B3" w:rsidRDefault="00593E30" w:rsidP="008C5A87">
      <w:pPr>
        <w:jc w:val="center"/>
        <w:rPr>
          <w:b/>
          <w:sz w:val="24"/>
          <w:szCs w:val="24"/>
          <w:lang w:eastAsia="zh-CN"/>
        </w:rPr>
      </w:pPr>
    </w:p>
    <w:p w:rsidR="00593E30" w:rsidRDefault="00593E30" w:rsidP="008C5A87">
      <w:pPr>
        <w:jc w:val="center"/>
        <w:rPr>
          <w:b/>
          <w:sz w:val="24"/>
          <w:szCs w:val="24"/>
          <w:lang w:eastAsia="zh-CN"/>
        </w:rPr>
      </w:pPr>
    </w:p>
    <w:p w:rsidR="00593E30" w:rsidRPr="003163B3" w:rsidRDefault="00593E30" w:rsidP="008C5A87">
      <w:pPr>
        <w:jc w:val="center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>ДЕКЛАРИРАМ:</w:t>
      </w:r>
    </w:p>
    <w:p w:rsidR="00593E30" w:rsidRPr="007B448A" w:rsidRDefault="00593E30" w:rsidP="007B448A">
      <w:pPr>
        <w:pStyle w:val="Heading1"/>
        <w:jc w:val="both"/>
        <w:rPr>
          <w:rFonts w:ascii="Times New Roman" w:hAnsi="Times New Roman"/>
          <w:color w:val="auto"/>
          <w:sz w:val="24"/>
          <w:szCs w:val="24"/>
        </w:rPr>
      </w:pPr>
      <w:r w:rsidRPr="007B448A">
        <w:rPr>
          <w:rFonts w:ascii="Times New Roman" w:hAnsi="Times New Roman"/>
          <w:color w:val="auto"/>
          <w:sz w:val="24"/>
          <w:szCs w:val="24"/>
          <w:lang w:val="ru-RU"/>
        </w:rPr>
        <w:t>1. Съгласен съм да участвам като подизпълнител в откритата процедура за възлагане на обществена поръчка с предмет:</w:t>
      </w:r>
      <w:r w:rsidRPr="007B448A">
        <w:rPr>
          <w:rFonts w:ascii="Times New Roman" w:hAnsi="Times New Roman"/>
          <w:b w:val="0"/>
          <w:bCs w:val="0"/>
          <w:color w:val="auto"/>
          <w:sz w:val="24"/>
          <w:szCs w:val="24"/>
          <w:lang w:val="ru-RU"/>
        </w:rPr>
        <w:t xml:space="preserve"> </w:t>
      </w:r>
      <w:r w:rsidRPr="007B448A">
        <w:rPr>
          <w:rFonts w:ascii="Times New Roman" w:hAnsi="Times New Roman"/>
          <w:color w:val="auto"/>
          <w:sz w:val="24"/>
          <w:szCs w:val="24"/>
        </w:rPr>
        <w:t xml:space="preserve">„Доставка на новопроизведени превозни средства за нуждите на дирекция „Управление на отпадъците”, по обособени позиции както следва: </w:t>
      </w:r>
    </w:p>
    <w:p w:rsidR="00593E30" w:rsidRPr="007B448A" w:rsidRDefault="00593E30" w:rsidP="007B448A">
      <w:pPr>
        <w:pStyle w:val="Heading1"/>
        <w:keepNext w:val="0"/>
        <w:keepLines w:val="0"/>
        <w:numPr>
          <w:ilvl w:val="0"/>
          <w:numId w:val="3"/>
        </w:numPr>
        <w:tabs>
          <w:tab w:val="clear" w:pos="780"/>
          <w:tab w:val="num" w:pos="900"/>
        </w:tabs>
        <w:spacing w:before="100" w:beforeAutospacing="1" w:after="100" w:afterAutospacing="1"/>
        <w:ind w:left="72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7B448A">
        <w:rPr>
          <w:rFonts w:ascii="Times New Roman" w:hAnsi="Times New Roman"/>
          <w:b w:val="0"/>
          <w:color w:val="auto"/>
          <w:sz w:val="24"/>
          <w:szCs w:val="24"/>
        </w:rPr>
        <w:t xml:space="preserve">1 брой автобус и </w:t>
      </w:r>
    </w:p>
    <w:p w:rsidR="00593E30" w:rsidRPr="007B448A" w:rsidRDefault="00593E30" w:rsidP="007B448A">
      <w:pPr>
        <w:pStyle w:val="Heading1"/>
        <w:keepNext w:val="0"/>
        <w:keepLines w:val="0"/>
        <w:numPr>
          <w:ilvl w:val="0"/>
          <w:numId w:val="3"/>
        </w:numPr>
        <w:tabs>
          <w:tab w:val="clear" w:pos="780"/>
          <w:tab w:val="num" w:pos="900"/>
        </w:tabs>
        <w:spacing w:before="100" w:beforeAutospacing="1" w:after="100" w:afterAutospacing="1"/>
        <w:ind w:left="72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7B448A">
        <w:rPr>
          <w:rFonts w:ascii="Times New Roman" w:hAnsi="Times New Roman"/>
          <w:b w:val="0"/>
          <w:color w:val="auto"/>
          <w:sz w:val="24"/>
          <w:szCs w:val="24"/>
        </w:rPr>
        <w:t>3 броя леки автомобила, съгласно технически спесификации.”</w:t>
      </w:r>
    </w:p>
    <w:p w:rsidR="00593E30" w:rsidRPr="007B448A" w:rsidRDefault="00593E30" w:rsidP="007B448A">
      <w:pPr>
        <w:pStyle w:val="Style12ptJustifiedFirstline063cm"/>
        <w:rPr>
          <w:szCs w:val="24"/>
          <w:lang w:val="bg-BG"/>
        </w:rPr>
      </w:pPr>
      <w:r>
        <w:rPr>
          <w:szCs w:val="24"/>
          <w:lang w:val="bg-BG"/>
        </w:rPr>
        <w:t>За обособена позиция №..................................................................</w:t>
      </w:r>
    </w:p>
    <w:p w:rsidR="00593E30" w:rsidRPr="003163B3" w:rsidRDefault="00593E30" w:rsidP="008C5A87">
      <w:pPr>
        <w:tabs>
          <w:tab w:val="left" w:pos="0"/>
        </w:tabs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на .......................................................................................................................................................</w:t>
      </w:r>
    </w:p>
    <w:p w:rsidR="00593E30" w:rsidRPr="003163B3" w:rsidRDefault="00593E30" w:rsidP="008C5A87">
      <w:pPr>
        <w:tabs>
          <w:tab w:val="left" w:pos="0"/>
        </w:tabs>
        <w:jc w:val="center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(наименование на участника)</w:t>
      </w:r>
    </w:p>
    <w:p w:rsidR="00593E30" w:rsidRPr="005E2548" w:rsidRDefault="00593E30" w:rsidP="008C5A87">
      <w:pPr>
        <w:tabs>
          <w:tab w:val="left" w:pos="0"/>
        </w:tabs>
        <w:rPr>
          <w:sz w:val="24"/>
          <w:szCs w:val="24"/>
        </w:rPr>
      </w:pPr>
    </w:p>
    <w:p w:rsidR="00593E30" w:rsidRPr="009653C1" w:rsidRDefault="00593E30" w:rsidP="008C5A87">
      <w:pPr>
        <w:spacing w:before="120" w:after="1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ab/>
        <w:t xml:space="preserve">2. Не участвам в посочената процедура със самостоятелна оферта, включително като член на обединение. </w:t>
      </w:r>
    </w:p>
    <w:p w:rsidR="00593E30" w:rsidRDefault="00593E30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593E30" w:rsidRDefault="00593E30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593E30" w:rsidRDefault="00593E30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593E30" w:rsidRDefault="00593E30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593E30" w:rsidRDefault="00593E30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593E30" w:rsidRDefault="00593E30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593E30" w:rsidRPr="003163B3" w:rsidRDefault="00593E30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593E30" w:rsidRPr="003163B3" w:rsidRDefault="00593E30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593E30" w:rsidRPr="003163B3" w:rsidRDefault="00593E30" w:rsidP="008C5A87">
      <w:pPr>
        <w:spacing w:line="360" w:lineRule="auto"/>
        <w:ind w:right="1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Дата:..............</w:t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Подпис и </w:t>
      </w:r>
      <w:r>
        <w:rPr>
          <w:b/>
          <w:sz w:val="24"/>
          <w:szCs w:val="24"/>
          <w:lang w:val="ru-RU"/>
        </w:rPr>
        <w:t>печат:.........................</w:t>
      </w:r>
    </w:p>
    <w:p w:rsidR="00593E30" w:rsidRDefault="00593E30" w:rsidP="008C5A87">
      <w:pPr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593E30" w:rsidRDefault="00593E30" w:rsidP="008C5A87">
      <w:pPr>
        <w:ind w:left="5661" w:firstLine="720"/>
        <w:rPr>
          <w:sz w:val="24"/>
          <w:szCs w:val="24"/>
          <w:lang w:val="ru-RU"/>
        </w:rPr>
      </w:pPr>
    </w:p>
    <w:p w:rsidR="00593E30" w:rsidRDefault="00593E30" w:rsidP="008C5A87">
      <w:pPr>
        <w:ind w:left="5661" w:firstLine="720"/>
        <w:rPr>
          <w:sz w:val="24"/>
          <w:szCs w:val="24"/>
          <w:lang w:val="ru-RU"/>
        </w:rPr>
      </w:pPr>
    </w:p>
    <w:p w:rsidR="00593E30" w:rsidRDefault="00593E30" w:rsidP="008C5A87">
      <w:pPr>
        <w:ind w:left="5661" w:firstLine="720"/>
        <w:rPr>
          <w:sz w:val="24"/>
          <w:szCs w:val="24"/>
          <w:lang w:val="ru-RU"/>
        </w:rPr>
      </w:pPr>
    </w:p>
    <w:p w:rsidR="00593E30" w:rsidRDefault="00593E30" w:rsidP="008C5A87">
      <w:pPr>
        <w:ind w:left="5661" w:firstLine="720"/>
        <w:rPr>
          <w:sz w:val="24"/>
          <w:szCs w:val="24"/>
          <w:lang w:val="ru-RU"/>
        </w:rPr>
      </w:pPr>
    </w:p>
    <w:p w:rsidR="00593E30" w:rsidRDefault="00593E30" w:rsidP="008C5A87">
      <w:pPr>
        <w:ind w:left="5661" w:firstLine="720"/>
        <w:rPr>
          <w:sz w:val="24"/>
          <w:szCs w:val="24"/>
          <w:lang w:val="ru-RU"/>
        </w:rPr>
      </w:pPr>
    </w:p>
    <w:p w:rsidR="00593E30" w:rsidRDefault="00593E30" w:rsidP="008C5A87">
      <w:pPr>
        <w:ind w:left="5661" w:firstLine="720"/>
        <w:rPr>
          <w:sz w:val="24"/>
          <w:szCs w:val="24"/>
          <w:lang w:val="ru-RU"/>
        </w:rPr>
      </w:pPr>
    </w:p>
    <w:p w:rsidR="00593E30" w:rsidRDefault="00593E30" w:rsidP="008C5A87">
      <w:pPr>
        <w:ind w:left="5661" w:firstLine="720"/>
        <w:rPr>
          <w:sz w:val="24"/>
          <w:szCs w:val="24"/>
          <w:lang w:val="ru-RU"/>
        </w:rPr>
      </w:pPr>
    </w:p>
    <w:p w:rsidR="00593E30" w:rsidRPr="005E2548" w:rsidRDefault="00593E30" w:rsidP="008C5A87">
      <w:pPr>
        <w:ind w:left="5661" w:firstLine="720"/>
        <w:rPr>
          <w:sz w:val="24"/>
          <w:szCs w:val="24"/>
          <w:lang w:val="ru-RU"/>
        </w:rPr>
      </w:pPr>
    </w:p>
    <w:p w:rsidR="00593E30" w:rsidRDefault="00593E30"/>
    <w:sectPr w:rsidR="00593E30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E30" w:rsidRDefault="00593E30" w:rsidP="008C5A87">
      <w:r>
        <w:separator/>
      </w:r>
    </w:p>
  </w:endnote>
  <w:endnote w:type="continuationSeparator" w:id="0">
    <w:p w:rsidR="00593E30" w:rsidRDefault="00593E30" w:rsidP="008C5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30" w:rsidRPr="007B448A" w:rsidRDefault="00593E30" w:rsidP="007B448A">
    <w:pPr>
      <w:pStyle w:val="Heading1"/>
      <w:keepNext w:val="0"/>
      <w:keepLines w:val="0"/>
      <w:spacing w:before="100" w:beforeAutospacing="1" w:after="100" w:afterAutospacing="1"/>
      <w:ind w:left="720"/>
      <w:jc w:val="center"/>
      <w:rPr>
        <w:rFonts w:ascii="Times New Roman" w:hAnsi="Times New Roman"/>
        <w:b w:val="0"/>
        <w:color w:val="auto"/>
        <w:sz w:val="20"/>
        <w:szCs w:val="20"/>
      </w:rPr>
    </w:pPr>
    <w:r w:rsidRPr="007B448A">
      <w:rPr>
        <w:rFonts w:ascii="Times New Roman" w:hAnsi="Times New Roman"/>
        <w:b w:val="0"/>
        <w:color w:val="auto"/>
        <w:sz w:val="20"/>
        <w:szCs w:val="20"/>
      </w:rPr>
      <w:t>Обществена поръчка с предмет „„Доставка на новопроизведени превозни средства за нуждите на дирекция „Управление на отпадъците”, по обособени позиции</w:t>
    </w:r>
    <w:r>
      <w:rPr>
        <w:rFonts w:ascii="Times New Roman" w:hAnsi="Times New Roman"/>
        <w:b w:val="0"/>
        <w:color w:val="auto"/>
        <w:sz w:val="20"/>
        <w:szCs w:val="20"/>
      </w:rPr>
      <w:t>”.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E30" w:rsidRDefault="00593E30" w:rsidP="008C5A87">
      <w:r>
        <w:separator/>
      </w:r>
    </w:p>
  </w:footnote>
  <w:footnote w:type="continuationSeparator" w:id="0">
    <w:p w:rsidR="00593E30" w:rsidRDefault="00593E30" w:rsidP="008C5A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30" w:rsidRPr="000C52A0" w:rsidRDefault="00593E30" w:rsidP="000C52A0">
    <w:pPr>
      <w:pStyle w:val="StyleHeading1TimesNewRoman14ptBefore18pt"/>
      <w:spacing w:before="0"/>
      <w:ind w:left="0" w:firstLine="0"/>
      <w:jc w:val="right"/>
      <w:rPr>
        <w:i/>
        <w:sz w:val="20"/>
        <w:lang w:val="bg-BG"/>
      </w:rPr>
    </w:pPr>
    <w:bookmarkStart w:id="0" w:name="_Toc315878465"/>
    <w:r w:rsidRPr="000C52A0">
      <w:rPr>
        <w:i/>
        <w:sz w:val="20"/>
        <w:lang w:val="ru-RU"/>
      </w:rPr>
      <w:t>ОБРАЗЕЦ № 4А</w:t>
    </w:r>
    <w:bookmarkEnd w:id="0"/>
  </w:p>
  <w:p w:rsidR="00593E30" w:rsidRPr="000C52A0" w:rsidRDefault="00593E30" w:rsidP="000C52A0">
    <w:pPr>
      <w:jc w:val="center"/>
      <w:rPr>
        <w:b/>
        <w:i/>
      </w:rPr>
    </w:pPr>
  </w:p>
  <w:p w:rsidR="00593E30" w:rsidRDefault="00593E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abstractNum w:abstractNumId="1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7F110980"/>
    <w:multiLevelType w:val="multilevel"/>
    <w:tmpl w:val="4164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A87"/>
    <w:rsid w:val="000B0A4C"/>
    <w:rsid w:val="000C52A0"/>
    <w:rsid w:val="002B78F7"/>
    <w:rsid w:val="003163B3"/>
    <w:rsid w:val="003F6586"/>
    <w:rsid w:val="004450DC"/>
    <w:rsid w:val="00480340"/>
    <w:rsid w:val="0050223B"/>
    <w:rsid w:val="00587E7B"/>
    <w:rsid w:val="0059382D"/>
    <w:rsid w:val="00593E30"/>
    <w:rsid w:val="005E2548"/>
    <w:rsid w:val="007119F9"/>
    <w:rsid w:val="007308FE"/>
    <w:rsid w:val="00735421"/>
    <w:rsid w:val="007B448A"/>
    <w:rsid w:val="008C5A87"/>
    <w:rsid w:val="00923B98"/>
    <w:rsid w:val="009653C1"/>
    <w:rsid w:val="00A1401E"/>
    <w:rsid w:val="00AB0A7A"/>
    <w:rsid w:val="00C628D6"/>
    <w:rsid w:val="00C91A2C"/>
    <w:rsid w:val="00DD7679"/>
    <w:rsid w:val="00E07E60"/>
    <w:rsid w:val="00E35580"/>
    <w:rsid w:val="00ED0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A87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5A8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5A87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873"/>
    <w:rPr>
      <w:rFonts w:ascii="Times New Roman" w:eastAsia="Times New Roman" w:hAnsi="Times New Roman"/>
      <w:sz w:val="0"/>
      <w:szCs w:val="0"/>
    </w:rPr>
  </w:style>
  <w:style w:type="paragraph" w:customStyle="1" w:styleId="titre4">
    <w:name w:val="titre4"/>
    <w:basedOn w:val="Normal"/>
    <w:uiPriority w:val="99"/>
    <w:rsid w:val="008C5A87"/>
    <w:pPr>
      <w:numPr>
        <w:numId w:val="1"/>
      </w:numPr>
      <w:tabs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12ptJustifiedFirstline063cm">
    <w:name w:val="Style 12 pt Justified First line:  063 cm"/>
    <w:basedOn w:val="Normal"/>
    <w:uiPriority w:val="99"/>
    <w:rsid w:val="008C5A87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8C5A87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8C5A87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8C5A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A87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8C5A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5A87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212</Words>
  <Characters>1213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2013-08-07T08:50:00Z</cp:lastPrinted>
  <dcterms:created xsi:type="dcterms:W3CDTF">2013-06-03T10:26:00Z</dcterms:created>
  <dcterms:modified xsi:type="dcterms:W3CDTF">2013-08-07T08:51:00Z</dcterms:modified>
</cp:coreProperties>
</file>